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8E0" w:rsidRDefault="003B18E0" w:rsidP="003B18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Peter PALMER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B18E0" w:rsidRDefault="003B18E0" w:rsidP="003B18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 Lambeth, Surrey. Yeoman.</w:t>
      </w:r>
    </w:p>
    <w:p w:rsidR="003B18E0" w:rsidRDefault="003B18E0" w:rsidP="003B18E0">
      <w:pPr>
        <w:rPr>
          <w:rFonts w:ascii="Times New Roman" w:hAnsi="Times New Roman" w:cs="Times New Roman"/>
        </w:rPr>
      </w:pPr>
    </w:p>
    <w:p w:rsidR="003B18E0" w:rsidRDefault="003B18E0" w:rsidP="003B18E0">
      <w:pPr>
        <w:rPr>
          <w:rFonts w:ascii="Times New Roman" w:hAnsi="Times New Roman" w:cs="Times New Roman"/>
        </w:rPr>
      </w:pPr>
    </w:p>
    <w:p w:rsidR="003B18E0" w:rsidRDefault="003B18E0" w:rsidP="003B18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Ralph </w:t>
      </w:r>
      <w:proofErr w:type="spellStart"/>
      <w:r>
        <w:rPr>
          <w:rFonts w:ascii="Times New Roman" w:hAnsi="Times New Roman" w:cs="Times New Roman"/>
        </w:rPr>
        <w:t>Cutfyn</w:t>
      </w:r>
      <w:proofErr w:type="spellEnd"/>
      <w:r>
        <w:rPr>
          <w:rFonts w:ascii="Times New Roman" w:hAnsi="Times New Roman" w:cs="Times New Roman"/>
        </w:rPr>
        <w:t>(q.v.) brought a plaint of trespass and taking against him,</w:t>
      </w:r>
    </w:p>
    <w:p w:rsidR="003B18E0" w:rsidRDefault="003B18E0" w:rsidP="003B18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Bernard of Walworth(q.v.) and John </w:t>
      </w:r>
      <w:proofErr w:type="spellStart"/>
      <w:r>
        <w:rPr>
          <w:rFonts w:ascii="Times New Roman" w:hAnsi="Times New Roman" w:cs="Times New Roman"/>
        </w:rPr>
        <w:t>Jenkynson</w:t>
      </w:r>
      <w:proofErr w:type="spellEnd"/>
      <w:r>
        <w:rPr>
          <w:rFonts w:ascii="Times New Roman" w:hAnsi="Times New Roman" w:cs="Times New Roman"/>
        </w:rPr>
        <w:t xml:space="preserve"> of Wimbledon(q.v.).</w:t>
      </w:r>
    </w:p>
    <w:p w:rsidR="003B18E0" w:rsidRDefault="003B18E0" w:rsidP="003B18E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</w:p>
    <w:p w:rsidR="003B18E0" w:rsidRDefault="003B18E0" w:rsidP="003B18E0">
      <w:pPr>
        <w:rPr>
          <w:rFonts w:ascii="Times New Roman" w:hAnsi="Times New Roman" w:cs="Times New Roman"/>
        </w:rPr>
      </w:pPr>
    </w:p>
    <w:p w:rsidR="003B18E0" w:rsidRDefault="003B18E0" w:rsidP="003B18E0">
      <w:pPr>
        <w:rPr>
          <w:rFonts w:ascii="Times New Roman" w:hAnsi="Times New Roman" w:cs="Times New Roman"/>
        </w:rPr>
      </w:pPr>
    </w:p>
    <w:p w:rsidR="003B18E0" w:rsidRDefault="003B18E0" w:rsidP="003B18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September 2017</w:t>
      </w:r>
    </w:p>
    <w:p w:rsidR="006B2F86" w:rsidRPr="00E71FC3" w:rsidRDefault="003B18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E0" w:rsidRDefault="003B18E0" w:rsidP="00E71FC3">
      <w:r>
        <w:separator/>
      </w:r>
    </w:p>
  </w:endnote>
  <w:endnote w:type="continuationSeparator" w:id="0">
    <w:p w:rsidR="003B18E0" w:rsidRDefault="003B18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E0" w:rsidRDefault="003B18E0" w:rsidP="00E71FC3">
      <w:r>
        <w:separator/>
      </w:r>
    </w:p>
  </w:footnote>
  <w:footnote w:type="continuationSeparator" w:id="0">
    <w:p w:rsidR="003B18E0" w:rsidRDefault="003B18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E0"/>
    <w:rsid w:val="001A7C09"/>
    <w:rsid w:val="003B18E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6CA860-D7DD-4D36-B694-EA1984F2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18E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B18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2017-09-04T20:52:00Z</dcterms:created>
  <dcterms:modified xsi:type="dcterms:W3CDTF">2017-09-04T20:52:00Z</dcterms:modified>
</cp:coreProperties>
</file>